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202606241030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Stadtarchiv in der Messehalle 5B - Decken und Trockenbau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Decken und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